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75211a1" w14:textId="75211a1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85473E">
        <w:rPr>
          <w:rFonts w:ascii="Arial" w:hAnsi="Arial" w:cs="Arial"/>
        </w:rPr>
        <w:t>562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2B6CFD">
        <w:rPr>
          <w:rFonts w:ascii="Arial" w:hAnsi="Arial" w:cs="Arial"/>
        </w:rPr>
        <w:t>29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2B6CFD">
        <w:rPr>
          <w:rFonts w:ascii="Arial" w:hAnsi="Arial" w:cs="Arial"/>
        </w:rPr>
        <w:t>23</w:t>
      </w:r>
      <w:r w:rsidRPr="00C93BF8" w:rsidR="000E039A">
        <w:rPr>
          <w:rFonts w:ascii="Arial" w:hAnsi="Arial" w:cs="Arial"/>
        </w:rPr>
        <w:t xml:space="preserve">. </w:t>
      </w:r>
      <w:r w:rsidR="002B6CFD">
        <w:rPr>
          <w:rFonts w:ascii="Arial" w:hAnsi="Arial" w:cs="Arial"/>
        </w:rPr>
        <w:t>ožujka</w:t>
      </w:r>
      <w:r w:rsidRPr="00C93BF8" w:rsidR="00E84861">
        <w:rPr>
          <w:rFonts w:ascii="Arial" w:hAnsi="Arial" w:cs="Arial"/>
        </w:rPr>
        <w:t xml:space="preserve"> </w:t>
      </w:r>
      <w:r w:rsidR="0085473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85473E">
        <w:rPr>
          <w:rFonts w:ascii="Arial" w:hAnsi="Arial" w:cs="Arial"/>
        </w:rPr>
        <w:t xml:space="preserve">SLANICA </w:t>
      </w:r>
      <w:r w:rsidRPr="00AF5359" w:rsidR="0085473E">
        <w:rPr>
          <w:rFonts w:ascii="Arial" w:hAnsi="Arial" w:cs="Arial"/>
        </w:rPr>
        <w:t xml:space="preserve">d.o.o., </w:t>
      </w:r>
      <w:r w:rsidR="0085473E">
        <w:rPr>
          <w:rFonts w:ascii="Arial" w:hAnsi="Arial" w:cs="Arial"/>
        </w:rPr>
        <w:t>Rogoznica</w:t>
      </w:r>
      <w:r w:rsidRPr="00AF5359" w:rsidR="0085473E">
        <w:rPr>
          <w:rFonts w:ascii="Arial" w:hAnsi="Arial" w:cs="Arial"/>
        </w:rPr>
        <w:t xml:space="preserve">, </w:t>
      </w:r>
      <w:r w:rsidR="0085473E">
        <w:rPr>
          <w:rFonts w:ascii="Arial" w:hAnsi="Arial" w:cs="Arial"/>
        </w:rPr>
        <w:t>Nova VI 45</w:t>
      </w:r>
      <w:r w:rsidRPr="00AF5359" w:rsidR="0085473E">
        <w:rPr>
          <w:rFonts w:ascii="Arial" w:hAnsi="Arial" w:cs="Arial"/>
        </w:rPr>
        <w:t xml:space="preserve">, OIB: </w:t>
      </w:r>
      <w:r w:rsidR="0085473E">
        <w:rPr>
          <w:rFonts w:ascii="Arial" w:hAnsi="Arial" w:cs="Arial"/>
        </w:rPr>
        <w:t>94592750361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476391">
        <w:rPr>
          <w:rFonts w:ascii="Arial" w:hAnsi="Arial" w:cs="Arial"/>
        </w:rPr>
        <w:t xml:space="preserve">ak u </w:t>
      </w:r>
      <w:r w:rsidR="002B6CFD">
        <w:rPr>
          <w:rFonts w:ascii="Arial" w:hAnsi="Arial" w:cs="Arial"/>
        </w:rPr>
        <w:t>8</w:t>
      </w:r>
      <w:r w:rsidRPr="00C93BF8" w:rsidR="00076762">
        <w:rPr>
          <w:rFonts w:ascii="Arial" w:hAnsi="Arial" w:cs="Arial"/>
        </w:rPr>
        <w:t>,</w:t>
      </w:r>
      <w:r w:rsidR="002B6CFD">
        <w:rPr>
          <w:rFonts w:ascii="Arial" w:hAnsi="Arial" w:cs="Arial"/>
        </w:rPr>
        <w:t>20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="002B6CFD" w:rsidP="002B6CFD" w:rsidRDefault="002B6CF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>
        <w:rPr>
          <w:rFonts w:ascii="Arial" w:hAnsi="Arial" w:cs="Arial"/>
        </w:rPr>
        <w:t>Zlatko Plavšić</w:t>
      </w:r>
      <w:r w:rsidRPr="00C93BF8">
        <w:rPr>
          <w:rFonts w:ascii="Arial" w:hAnsi="Arial" w:cs="Arial"/>
        </w:rPr>
        <w:t>, identitet utvrđen uvidom u osobnu iskaznicu</w:t>
      </w:r>
    </w:p>
    <w:p w:rsidR="002B6CFD" w:rsidP="002B6CFD" w:rsidRDefault="002B6CFD">
      <w:pPr>
        <w:jc w:val="both"/>
        <w:rPr>
          <w:rFonts w:ascii="Arial" w:hAnsi="Arial" w:cs="Arial"/>
        </w:rPr>
      </w:pPr>
    </w:p>
    <w:p w:rsidRPr="00C93BF8" w:rsidR="002B6CFD" w:rsidP="002B6CFD" w:rsidRDefault="002B6CF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2B6CFD" w:rsidP="002B6CFD" w:rsidRDefault="002B6CFD">
      <w:pPr>
        <w:jc w:val="both"/>
        <w:rPr>
          <w:rFonts w:ascii="Arial" w:hAnsi="Arial" w:cs="Arial"/>
        </w:rPr>
      </w:pPr>
    </w:p>
    <w:p w:rsidRPr="00C93BF8" w:rsidR="002B6CFD" w:rsidP="002B6CFD" w:rsidRDefault="002B6CF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>
        <w:rPr>
          <w:rFonts w:ascii="Arial" w:hAnsi="Arial" w:cs="Arial"/>
        </w:rPr>
        <w:t xml:space="preserve">SLANICA </w:t>
      </w:r>
      <w:r w:rsidRPr="00AF5359">
        <w:rPr>
          <w:rFonts w:ascii="Arial" w:hAnsi="Arial" w:cs="Arial"/>
        </w:rPr>
        <w:t xml:space="preserve">d.o.o., </w:t>
      </w:r>
      <w:r>
        <w:rPr>
          <w:rFonts w:ascii="Arial" w:hAnsi="Arial" w:cs="Arial"/>
        </w:rPr>
        <w:t>Rogoznica</w:t>
      </w:r>
    </w:p>
    <w:p w:rsidRPr="00C93BF8" w:rsidR="002B6CFD" w:rsidP="002B6CFD" w:rsidRDefault="002B6CFD">
      <w:pPr>
        <w:jc w:val="both"/>
        <w:rPr>
          <w:rFonts w:ascii="Arial" w:hAnsi="Arial" w:cs="Arial"/>
        </w:rPr>
      </w:pPr>
    </w:p>
    <w:p w:rsidRPr="00C93BF8" w:rsidR="002B6CFD" w:rsidP="002B6CFD" w:rsidRDefault="002B6C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2B6CFD" w:rsidP="002B6CFD" w:rsidRDefault="002B6CFD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2B6CFD" w:rsidP="002B6CFD" w:rsidRDefault="002B6CFD">
      <w:pPr>
        <w:jc w:val="center"/>
        <w:rPr>
          <w:rFonts w:ascii="Arial" w:hAnsi="Arial" w:cs="Arial"/>
        </w:rPr>
      </w:pPr>
    </w:p>
    <w:p w:rsidRPr="00C93BF8" w:rsidR="002B6CFD" w:rsidP="002B6CFD" w:rsidRDefault="002B6CF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2B6CFD" w:rsidP="002B6CFD" w:rsidRDefault="002B6CFD">
      <w:pPr>
        <w:jc w:val="both"/>
        <w:rPr>
          <w:rFonts w:ascii="Arial" w:hAnsi="Arial" w:cs="Arial"/>
        </w:rPr>
      </w:pPr>
    </w:p>
    <w:p w:rsidRPr="00C93BF8" w:rsidR="002B6CFD" w:rsidP="002B6CFD" w:rsidRDefault="002B6CF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2B6CFD" w:rsidP="002B6CFD" w:rsidRDefault="002B6CFD">
      <w:pPr>
        <w:jc w:val="both"/>
        <w:rPr>
          <w:rFonts w:ascii="Arial" w:hAnsi="Arial" w:cs="Arial"/>
        </w:rPr>
      </w:pPr>
    </w:p>
    <w:p w:rsidRPr="00C93BF8" w:rsidR="002B6CFD" w:rsidP="002B6CFD" w:rsidRDefault="002B6C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2B6CFD" w:rsidP="002B6CFD" w:rsidRDefault="002B6CFD">
      <w:pPr>
        <w:jc w:val="both"/>
        <w:rPr>
          <w:rFonts w:ascii="Arial" w:hAnsi="Arial" w:cs="Arial"/>
        </w:rPr>
      </w:pPr>
    </w:p>
    <w:p w:rsidRPr="00C93BF8" w:rsidR="002B6CFD" w:rsidP="002B6CFD" w:rsidRDefault="003A1E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2B6CFD">
        <w:rPr>
          <w:rFonts w:ascii="Arial" w:hAnsi="Arial" w:cs="Arial"/>
        </w:rPr>
        <w:t xml:space="preserve"> po zakonu stečajnog dužnika navodi da je kod </w:t>
      </w:r>
      <w:r>
        <w:rPr>
          <w:rFonts w:ascii="Arial" w:hAnsi="Arial" w:cs="Arial"/>
        </w:rPr>
        <w:t>KENT bank</w:t>
      </w:r>
      <w:r w:rsidRPr="00C93BF8" w:rsidR="002B6CFD">
        <w:rPr>
          <w:rFonts w:ascii="Arial" w:hAnsi="Arial" w:cs="Arial"/>
        </w:rPr>
        <w:t xml:space="preserve"> d.d. </w:t>
      </w:r>
      <w:r w:rsidR="002B6CFD">
        <w:rPr>
          <w:rFonts w:ascii="Arial" w:hAnsi="Arial" w:cs="Arial"/>
        </w:rPr>
        <w:t xml:space="preserve"> </w:t>
      </w:r>
      <w:r w:rsidRPr="00C93BF8" w:rsidR="002B6CFD">
        <w:rPr>
          <w:rFonts w:ascii="Arial" w:hAnsi="Arial" w:cs="Arial"/>
        </w:rPr>
        <w:t>otvoren žiro račun.</w:t>
      </w:r>
    </w:p>
    <w:p w:rsidRPr="00C93BF8" w:rsidR="002B6CFD" w:rsidP="002B6CFD" w:rsidRDefault="002B6CFD">
      <w:pPr>
        <w:ind w:firstLine="708"/>
        <w:jc w:val="both"/>
        <w:rPr>
          <w:rFonts w:ascii="Arial" w:hAnsi="Arial" w:cs="Arial"/>
        </w:rPr>
      </w:pPr>
    </w:p>
    <w:p w:rsidRPr="00C93BF8" w:rsidR="002B6CFD" w:rsidP="002B6CFD" w:rsidRDefault="003A1E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2B6CFD">
        <w:rPr>
          <w:rFonts w:ascii="Arial" w:hAnsi="Arial" w:cs="Arial"/>
        </w:rPr>
        <w:t xml:space="preserve"> po zakonu navodi da je osnovna djelatnost stečajnog dužnika </w:t>
      </w:r>
      <w:r>
        <w:rPr>
          <w:rFonts w:ascii="Arial" w:hAnsi="Arial" w:cs="Arial"/>
        </w:rPr>
        <w:t>trgovina robom široke potrošnje</w:t>
      </w:r>
      <w:r w:rsidR="002B6CFD">
        <w:rPr>
          <w:rFonts w:ascii="Arial" w:hAnsi="Arial" w:cs="Arial"/>
        </w:rPr>
        <w:t>.</w:t>
      </w:r>
    </w:p>
    <w:p w:rsidRPr="00C93BF8" w:rsidR="002B6CFD" w:rsidP="002B6CFD" w:rsidRDefault="002B6CFD">
      <w:pPr>
        <w:jc w:val="both"/>
        <w:rPr>
          <w:rFonts w:ascii="Arial" w:hAnsi="Arial" w:cs="Arial"/>
        </w:rPr>
      </w:pPr>
    </w:p>
    <w:p w:rsidR="003A1EDF" w:rsidP="002B6CFD" w:rsidRDefault="002B6CF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</w:t>
      </w:r>
      <w:r>
        <w:rPr>
          <w:rFonts w:ascii="Arial" w:hAnsi="Arial" w:cs="Arial"/>
        </w:rPr>
        <w:t xml:space="preserve"> ne</w:t>
      </w:r>
      <w:r w:rsidRPr="00C93BF8">
        <w:rPr>
          <w:rFonts w:ascii="Arial" w:hAnsi="Arial" w:cs="Arial"/>
        </w:rPr>
        <w:t xml:space="preserve"> posluje</w:t>
      </w:r>
      <w:r w:rsidR="003A1EDF">
        <w:rPr>
          <w:rFonts w:ascii="Arial" w:hAnsi="Arial" w:cs="Arial"/>
        </w:rPr>
        <w:t xml:space="preserve"> i nema zaposlenika.</w:t>
      </w:r>
    </w:p>
    <w:p w:rsidRPr="00C93BF8" w:rsidR="002B6CFD" w:rsidP="002B6CFD" w:rsidRDefault="002B6CFD">
      <w:pPr>
        <w:jc w:val="both"/>
        <w:rPr>
          <w:rFonts w:ascii="Arial" w:hAnsi="Arial" w:cs="Arial"/>
        </w:rPr>
      </w:pPr>
    </w:p>
    <w:p w:rsidRPr="00C93BF8" w:rsidR="002B6CFD" w:rsidP="002B6CFD" w:rsidRDefault="002B6CF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 w:rsidR="003A1EDF">
        <w:rPr>
          <w:rFonts w:ascii="Arial" w:hAnsi="Arial" w:cs="Arial"/>
        </w:rPr>
        <w:t xml:space="preserve"> imaju jednu nekretninu u Samatovcima pokraj Osijeka u naravi je to zgrada koja služi kao trgovina</w:t>
      </w:r>
      <w:r>
        <w:rPr>
          <w:rFonts w:ascii="Arial" w:hAnsi="Arial" w:cs="Arial"/>
        </w:rPr>
        <w:t>.</w:t>
      </w:r>
      <w:r w:rsidR="003A1EDF">
        <w:rPr>
          <w:rFonts w:ascii="Arial" w:hAnsi="Arial" w:cs="Arial"/>
        </w:rPr>
        <w:t xml:space="preserve"> Nalazi se na čz. 2438/2, zk. ul. 3720, k.o. Petrijevci, zk. odjel Valpovo. Na nekretnini postoji hipoteka u korist DOM INVESTA III ag, Švicarska.</w:t>
      </w:r>
      <w:r w:rsidR="00357328">
        <w:rPr>
          <w:rFonts w:ascii="Arial" w:hAnsi="Arial" w:cs="Arial"/>
        </w:rPr>
        <w:t xml:space="preserve"> Druge imovine nema. Potraživanja nema.</w:t>
      </w:r>
    </w:p>
    <w:p w:rsidRPr="00C93BF8" w:rsidR="002B6CFD" w:rsidP="002B6CFD" w:rsidRDefault="002B6CFD">
      <w:pPr>
        <w:jc w:val="both"/>
        <w:rPr>
          <w:rFonts w:ascii="Arial" w:hAnsi="Arial" w:cs="Arial"/>
        </w:rPr>
      </w:pPr>
    </w:p>
    <w:p w:rsidR="002B6CFD" w:rsidP="002B6CFD" w:rsidRDefault="002B6CF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>Zna da je žiro račun u blokadi</w:t>
      </w:r>
      <w:r w:rsidR="00357328">
        <w:rPr>
          <w:rFonts w:ascii="Arial" w:hAnsi="Arial" w:cs="Arial"/>
        </w:rPr>
        <w:t xml:space="preserve"> i u spis prilaže potvrdu FINA-e na dan 18. ožujka 2022. iz koje proizlazi da je evidentirano 210 dana blokade i da je iznos 34.204,19 kuna.</w:t>
      </w:r>
    </w:p>
    <w:p w:rsidRPr="00C93BF8" w:rsidR="002B6CFD" w:rsidP="002B6CFD" w:rsidRDefault="002B6CFD">
      <w:pPr>
        <w:jc w:val="both"/>
        <w:rPr>
          <w:rFonts w:ascii="Arial" w:hAnsi="Arial" w:cs="Arial"/>
        </w:rPr>
      </w:pPr>
    </w:p>
    <w:p w:rsidR="002B6CFD" w:rsidP="002B6CFD" w:rsidRDefault="002B6CF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</w:t>
      </w:r>
      <w:r>
        <w:rPr>
          <w:rFonts w:ascii="Arial" w:hAnsi="Arial" w:cs="Arial"/>
        </w:rPr>
        <w:t xml:space="preserve"> i nalazi se kod nje</w:t>
      </w:r>
      <w:r w:rsidR="00357328">
        <w:rPr>
          <w:rFonts w:ascii="Arial" w:hAnsi="Arial" w:cs="Arial"/>
        </w:rPr>
        <w:t>ga</w:t>
      </w:r>
      <w:r>
        <w:rPr>
          <w:rFonts w:ascii="Arial" w:hAnsi="Arial" w:cs="Arial"/>
        </w:rPr>
        <w:t>.</w:t>
      </w:r>
    </w:p>
    <w:p w:rsidR="002B6CFD" w:rsidP="002B6CFD" w:rsidRDefault="002B6CFD">
      <w:pPr>
        <w:jc w:val="both"/>
        <w:rPr>
          <w:rFonts w:ascii="Arial" w:hAnsi="Arial" w:cs="Arial"/>
        </w:rPr>
      </w:pPr>
    </w:p>
    <w:p w:rsidR="00357328" w:rsidP="002B6CFD" w:rsidRDefault="003573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 je vođeno u društvu, a d</w:t>
      </w:r>
      <w:r w:rsidR="002B6CFD">
        <w:rPr>
          <w:rFonts w:ascii="Arial" w:hAnsi="Arial" w:cs="Arial"/>
        </w:rPr>
        <w:t xml:space="preserve">okumentacija </w:t>
      </w:r>
      <w:r>
        <w:rPr>
          <w:rFonts w:ascii="Arial" w:hAnsi="Arial" w:cs="Arial"/>
        </w:rPr>
        <w:t>se nalazi kod njega.</w:t>
      </w:r>
    </w:p>
    <w:p w:rsidR="002B6CFD" w:rsidP="002B6CFD" w:rsidRDefault="002B6CFD">
      <w:pPr>
        <w:jc w:val="both"/>
        <w:rPr>
          <w:rFonts w:ascii="Arial" w:hAnsi="Arial" w:cs="Arial"/>
        </w:rPr>
      </w:pPr>
    </w:p>
    <w:p w:rsidRPr="00C93BF8" w:rsidR="002B6CFD" w:rsidP="002B6CFD" w:rsidRDefault="002B6C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Zlatko Plavšić</w:t>
      </w:r>
      <w:r w:rsidRPr="00C93BF8">
        <w:rPr>
          <w:rFonts w:ascii="Arial" w:hAnsi="Arial" w:cs="Arial"/>
        </w:rPr>
        <w:t xml:space="preserve"> navodi da je nje</w:t>
      </w:r>
      <w:r>
        <w:rPr>
          <w:rFonts w:ascii="Arial" w:hAnsi="Arial" w:cs="Arial"/>
        </w:rPr>
        <w:t xml:space="preserve">gov </w:t>
      </w:r>
      <w:r w:rsidRPr="00C93BF8">
        <w:rPr>
          <w:rFonts w:ascii="Arial" w:hAnsi="Arial" w:cs="Arial"/>
        </w:rPr>
        <w:t xml:space="preserve">broj mobitela: </w:t>
      </w:r>
      <w:r w:rsidR="00357328">
        <w:rPr>
          <w:rFonts w:ascii="Arial" w:hAnsi="Arial" w:cs="Arial"/>
        </w:rPr>
        <w:t>099/2299-856</w:t>
      </w:r>
    </w:p>
    <w:p w:rsidRPr="00C93BF8" w:rsidR="002B6CFD" w:rsidP="002B6CFD" w:rsidRDefault="002B6CFD">
      <w:pPr>
        <w:jc w:val="both"/>
        <w:rPr>
          <w:rFonts w:ascii="Arial" w:hAnsi="Arial" w:cs="Arial"/>
        </w:rPr>
      </w:pPr>
    </w:p>
    <w:p w:rsidR="002B6CFD" w:rsidP="002B6CFD" w:rsidRDefault="002B6CF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Posebno navodi da </w:t>
      </w:r>
      <w:r w:rsidR="00357328">
        <w:rPr>
          <w:rFonts w:ascii="Arial" w:hAnsi="Arial" w:cs="Arial"/>
        </w:rPr>
        <w:t>nije u mogućnosti podmiriti dugovanje.</w:t>
      </w:r>
    </w:p>
    <w:p w:rsidRPr="00C93BF8" w:rsidR="002B6CFD" w:rsidP="002B6CFD" w:rsidRDefault="002B6CFD">
      <w:pPr>
        <w:jc w:val="both"/>
        <w:rPr>
          <w:rFonts w:ascii="Arial" w:hAnsi="Arial" w:cs="Arial"/>
        </w:rPr>
      </w:pPr>
    </w:p>
    <w:p w:rsidRPr="00C93BF8" w:rsidR="002B6CFD" w:rsidP="002B6CFD" w:rsidRDefault="002B6C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2B6CFD" w:rsidP="002B6CFD" w:rsidRDefault="002B6CFD">
      <w:pPr>
        <w:jc w:val="both"/>
        <w:rPr>
          <w:rFonts w:ascii="Arial" w:hAnsi="Arial" w:cs="Arial"/>
        </w:rPr>
      </w:pPr>
    </w:p>
    <w:p w:rsidRPr="00C93BF8" w:rsidR="002B6CFD" w:rsidP="002B6CFD" w:rsidRDefault="002B6CFD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2B6CFD" w:rsidP="002B6CFD" w:rsidRDefault="002B6CFD">
      <w:pPr>
        <w:jc w:val="both"/>
        <w:rPr>
          <w:rFonts w:ascii="Arial" w:hAnsi="Arial" w:cs="Arial"/>
          <w:b/>
        </w:rPr>
      </w:pPr>
    </w:p>
    <w:p w:rsidRPr="00C93BF8" w:rsidR="002B6CFD" w:rsidP="002B6CFD" w:rsidRDefault="002B6CF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2B6CFD" w:rsidP="002B6CFD" w:rsidRDefault="002B6CFD">
      <w:pPr>
        <w:jc w:val="both"/>
        <w:rPr>
          <w:rFonts w:ascii="Arial" w:hAnsi="Arial" w:cs="Arial"/>
        </w:rPr>
      </w:pPr>
    </w:p>
    <w:p w:rsidRPr="00C93BF8" w:rsidR="002B6CFD" w:rsidP="002B6CFD" w:rsidRDefault="002B6CF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357328">
        <w:rPr>
          <w:rFonts w:ascii="Arial" w:hAnsi="Arial" w:cs="Arial"/>
        </w:rPr>
        <w:t>8,32</w:t>
      </w:r>
      <w:r w:rsidRPr="00C93BF8">
        <w:rPr>
          <w:rFonts w:ascii="Arial" w:hAnsi="Arial" w:cs="Arial"/>
        </w:rPr>
        <w:t xml:space="preserve"> sati</w:t>
      </w:r>
    </w:p>
    <w:p w:rsidRPr="00C93BF8" w:rsidR="002B6CFD" w:rsidP="002B6CFD" w:rsidRDefault="002B6CFD">
      <w:pPr>
        <w:jc w:val="both"/>
        <w:rPr>
          <w:rFonts w:ascii="Arial" w:hAnsi="Arial" w:cs="Arial"/>
        </w:rPr>
      </w:pPr>
    </w:p>
    <w:p w:rsidRPr="00C93BF8" w:rsidR="002B6CFD" w:rsidP="002B6CFD" w:rsidRDefault="002B6CFD">
      <w:pPr>
        <w:ind w:firstLine="708"/>
        <w:jc w:val="both"/>
        <w:rPr>
          <w:rFonts w:ascii="Arial" w:hAnsi="Arial" w:cs="Arial"/>
        </w:rPr>
      </w:pPr>
    </w:p>
    <w:p w:rsidRPr="00C93BF8" w:rsidR="002B6CFD" w:rsidP="002B6CFD" w:rsidRDefault="002B6CFD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2B6CFD" w:rsidP="002B6CFD" w:rsidRDefault="002B6CFD">
      <w:pPr>
        <w:rPr>
          <w:rFonts w:ascii="Arial" w:hAnsi="Arial" w:cs="Arial"/>
        </w:rPr>
      </w:pPr>
    </w:p>
    <w:p w:rsidRPr="00C93BF8" w:rsidR="002B6CFD" w:rsidP="002B6CFD" w:rsidRDefault="002B6CFD">
      <w:pPr>
        <w:rPr>
          <w:rFonts w:ascii="Arial" w:hAnsi="Arial" w:cs="Arial"/>
        </w:rPr>
      </w:pPr>
    </w:p>
    <w:p w:rsidRPr="00C93BF8" w:rsidR="002B6CFD" w:rsidP="002B6CFD" w:rsidRDefault="002B6CFD">
      <w:pPr>
        <w:rPr>
          <w:rFonts w:ascii="Arial" w:hAnsi="Arial" w:cs="Arial"/>
        </w:rPr>
      </w:pPr>
    </w:p>
    <w:p w:rsidRPr="00C93BF8" w:rsidR="002B6CFD" w:rsidP="002B6CFD" w:rsidRDefault="002B6CFD">
      <w:pPr>
        <w:rPr>
          <w:rFonts w:ascii="Arial" w:hAnsi="Arial" w:cs="Arial"/>
        </w:rPr>
      </w:pPr>
    </w:p>
    <w:p w:rsidRPr="00C93BF8" w:rsidR="002B6CFD" w:rsidP="002B6CFD" w:rsidRDefault="002B6CFD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2B6CFD" w:rsidP="002B6CFD" w:rsidRDefault="002B6CFD">
      <w:pPr>
        <w:rPr>
          <w:rFonts w:ascii="Arial" w:hAnsi="Arial" w:cs="Arial"/>
        </w:rPr>
      </w:pPr>
    </w:p>
    <w:p w:rsidRPr="00C93BF8" w:rsidR="00A25693" w:rsidP="002B6CFD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3719C0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2B6CFD">
      <w:rPr>
        <w:rFonts w:ascii="Arial" w:hAnsi="Arial" w:cs="Arial"/>
      </w:rPr>
      <w:t>562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2B6CFD">
      <w:rPr>
        <w:rFonts w:ascii="Arial" w:hAnsi="Arial" w:cs="Arial"/>
      </w:rPr>
      <w:t>29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368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4F90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06D59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B6CFD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57328"/>
    <w:rsid w:val="003635BD"/>
    <w:rsid w:val="00365B41"/>
    <w:rsid w:val="003719C0"/>
    <w:rsid w:val="00372DFE"/>
    <w:rsid w:val="00380464"/>
    <w:rsid w:val="00391871"/>
    <w:rsid w:val="003A1240"/>
    <w:rsid w:val="003A1EDF"/>
    <w:rsid w:val="003A1F19"/>
    <w:rsid w:val="003A22A8"/>
    <w:rsid w:val="003A3875"/>
    <w:rsid w:val="003B17F2"/>
    <w:rsid w:val="003B32D3"/>
    <w:rsid w:val="003C0B04"/>
    <w:rsid w:val="003C1F02"/>
    <w:rsid w:val="003C2701"/>
    <w:rsid w:val="003D7E7A"/>
    <w:rsid w:val="003F412D"/>
    <w:rsid w:val="003F6389"/>
    <w:rsid w:val="003F7F8F"/>
    <w:rsid w:val="00405E3B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6391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84F24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341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73E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3A66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0828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E7FC5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686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3719C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719C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719C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719C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719C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719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9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9C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9C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9C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23. ožujka 2022.</izvorni_sadrzaj>
    <derivirana_varijabla naziv="DomainObject.StvarniPocetakDatum_1">23. ožujka 2022.</derivirana_varijabla>
  </DomainObject.StvarniPocetakDatum>
  <DomainObject.StvarniZavrsetakDatum>
    <izvorni_sadrzaj>23. ožujka 2022.</izvorni_sadrzaj>
    <derivirana_varijabla naziv="DomainObject.StvarniZavrsetakDatum_1">23. ožujka 2022.</derivirana_varijabla>
  </DomainObject.StvarniZavrsetakDatum>
  <DomainObject.PlaniraniZavrsetakDatum>
    <izvorni_sadrzaj>23. ožujka 2022.</izvorni_sadrzaj>
    <derivirana_varijabla naziv="DomainObject.PlaniraniZavrsetakDatum_1">23. ožujka 2022.</derivirana_varijabla>
  </DomainObject.PlaniraniZavrsetakDatum>
  <DomainObject.PlaniraniPocetakDatum>
    <izvorni_sadrzaj>23. ožujka 2022.</izvorni_sadrzaj>
    <derivirana_varijabla naziv="DomainObject.PlaniraniPocetakDatum_1">23. ožujka 2022.</derivirana_varijabla>
  </DomainObject.PlaniraniPocetakDatum>
  <DomainObject.StvarniPocetakVrijeme>
    <izvorni_sadrzaj>08:20</izvorni_sadrzaj>
    <derivirana_varijabla naziv="DomainObject.StvarniPocetakVrijeme_1">08:20</derivirana_varijabla>
  </DomainObject.StvarniPocetakVrijeme>
  <DomainObject.StvarniZavrsetakVrijeme>
    <izvorni_sadrzaj>08:32</izvorni_sadrzaj>
    <derivirana_varijabla naziv="DomainObject.StvarniZavrsetakVrijeme_1">08:32</derivirana_varijabla>
  </DomainObject.StvarniZavrsetakVrijeme>
  <DomainObject.PlaniraniZavrsetakVrijeme>
    <izvorni_sadrzaj>08:25</izvorni_sadrzaj>
    <derivirana_varijabla naziv="DomainObject.PlaniraniZavrsetakVrijeme_1">08:25</derivirana_varijabla>
  </DomainObject.PlaniraniZavrsetakVrijeme>
  <DomainObject.PlaniraniPocetakVrijeme>
    <izvorni_sadrzaj>08:20</izvorni_sadrzaj>
    <derivirana_varijabla naziv="DomainObject.PlaniraniPocetakVrijeme_1">08:20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ožujka 2022.</izvorni_sadrzaj>
    <derivirana_varijabla naziv="DomainObject.Zapisnik.DatumKreiranja_1">23.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St-562/2021-30</izvorni_sadrzaj>
    <derivirana_varijabla naziv="DomainObject.Zapisnik.Oznaka_1">St-562/2021-30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2021.</izvorni_sadrzaj>
    <derivirana_varijabla naziv="DomainObject.Predmet.DatumOsnivanja_1">15.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St-562/2021</izvorni_sadrzaj>
    <derivirana_varijabla naziv="DomainObject.Predmet.OznakaBroj_1">St-562/2021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na VTS, original u REF.</izvorni_sadrzaj>
    <derivirana_varijabla naziv="DomainObject.Predmet.PrimjedbaSuca_1">preslika na VTS, original u REF.</derivirana_varijabla>
  </DomainObject.Predmet.PrimjedbaSuca>
  <DomainObject.Predmet.ProtustrankaFormated>
    <izvorni_sadrzaj>  SLANICA d.o.o. za pružanje turističkih usluga</izvorni_sadrzaj>
    <derivirana_varijabla naziv="DomainObject.Predmet.ProtustrankaFormated_1">  SLANICA d.o.o. za pružanje turističkih usluga</derivirana_varijabla>
  </DomainObject.Predmet.ProtustrankaFormated>
  <DomainObject.Predmet.ProtustrankaFormatedOIB>
    <izvorni_sadrzaj>  SLANICA d.o.o. za pružanje turističkih usluga, OIB 94592750361</izvorni_sadrzaj>
    <derivirana_varijabla naziv="DomainObject.Predmet.ProtustrankaFormatedOIB_1">  SLANICA d.o.o. za pružanje turističkih usluga, OIB 94592750361</derivirana_varijabla>
  </DomainObject.Predmet.ProtustrankaFormatedOIB>
  <DomainObject.Predmet.ProtustrankaFormatedWithAdress>
    <izvorni_sadrzaj> SLANICA d.o.o. za pružanje turističkih usluga, Nova VI 45, 22202 Rogoznica</izvorni_sadrzaj>
    <derivirana_varijabla naziv="DomainObject.Predmet.ProtustrankaFormatedWithAdress_1"> SLANICA d.o.o. za pružanje turističkih usluga, Nova VI 45, 22202 Rogoznica</derivirana_varijabla>
  </DomainObject.Predmet.ProtustrankaFormatedWithAdress>
  <DomainObject.Predmet.ProtustrankaFormatedWithAdressOIB>
    <izvorni_sadrzaj> SLANICA d.o.o. za pružanje turističkih usluga, OIB 94592750361, Nova VI 45, 22202 Rogoznica</izvorni_sadrzaj>
    <derivirana_varijabla naziv="DomainObject.Predmet.ProtustrankaFormatedWithAdressOIB_1"> SLANICA d.o.o. za pružanje turističkih usluga, OIB 94592750361, Nova VI 45, 22202 Rogoznica</derivirana_varijabla>
  </DomainObject.Predmet.ProtustrankaFormatedWithAdressOIB>
  <DomainObject.Predmet.ProtustrankaWithAdress>
    <izvorni_sadrzaj>SLANICA d.o.o. za pružanje turističkih usluga Nova VI 45, 22202 Rogoznica</izvorni_sadrzaj>
    <derivirana_varijabla naziv="DomainObject.Predmet.ProtustrankaWithAdress_1">SLANICA d.o.o. za pružanje turističkih usluga Nova VI 45, 22202 Rogoznica</derivirana_varijabla>
  </DomainObject.Predmet.ProtustrankaWithAdress>
  <DomainObject.Predmet.ProtustrankaWithAdressOIB>
    <izvorni_sadrzaj>SLANICA d.o.o. za pružanje turističkih usluga, OIB 94592750361, Nova VI 45, 22202 Rogoznica</izvorni_sadrzaj>
    <derivirana_varijabla naziv="DomainObject.Predmet.ProtustrankaWithAdressOIB_1">SLANICA d.o.o. za pružanje turističkih usluga, OIB 94592750361, Nova VI 45, 22202 Rogoznica</derivirana_varijabla>
  </DomainObject.Predmet.ProtustrankaWithAdressOIB>
  <DomainObject.Predmet.ProtustrankaNazivFormated>
    <izvorni_sadrzaj>SLANICA d.o.o. za pružanje turističkih usluga</izvorni_sadrzaj>
    <derivirana_varijabla naziv="DomainObject.Predmet.ProtustrankaNazivFormated_1">SLANICA d.o.o. za pružanje turističkih usluga</derivirana_varijabla>
  </DomainObject.Predmet.ProtustrankaNazivFormated>
  <DomainObject.Predmet.ProtustrankaNazivFormatedOIB>
    <izvorni_sadrzaj>SLANICA d.o.o. za pružanje turističkih usluga, OIB 94592750361</izvorni_sadrzaj>
    <derivirana_varijabla naziv="DomainObject.Predmet.ProtustrankaNazivFormatedOIB_1">SLANICA d.o.o. za pružanje turističkih usluga, OIB 94592750361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ožujka 2022.</izvorni_sadrzaj>
    <derivirana_varijabla naziv="DomainObject.Predmet.SpisIzvanSuda.DatumIzlazaSpisa_1">3. ožujka 2022.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SLANICA d.o.o. za pružanje turističkih usluga; Zlatko Plavšić; Zlatko Plavšić</izvorni_sadrzaj>
    <derivirana_varijabla naziv="DomainObject.Predmet.StrankaFormated_1">  SLANICA d.o.o. za pružanje turističkih usluga; Zlatko Plavšić; Zlatko Plavšić</derivirana_varijabla>
  </DomainObject.Predmet.StrankaFormated>
  <DomainObject.Predmet.StrankaFormatedOIB>
    <izvorni_sadrzaj>  SLANICA d.o.o. za pružanje turističkih usluga, OIB 94592750361; Zlatko Plavšić, OIB 65607439679; Zlatko Plavšić, OIB 65607439679</izvorni_sadrzaj>
    <derivirana_varijabla naziv="DomainObject.Predmet.StrankaFormatedOIB_1">  SLANICA d.o.o. za pružanje turističkih usluga, OIB 94592750361; Zlatko Plavšić, OIB 65607439679; Zlatko Plavšić, OIB 65607439679</derivirana_varijabla>
  </DomainObject.Predmet.StrankaFormatedOIB>
  <DomainObject.Predmet.StrankaFormatedWithAdress>
    <izvorni_sadrzaj> SLANICA d.o.o. za pružanje turističkih usluga, Nova VI 45, 22202 Rogoznica; Zlatko Plavšić, Nova Vi 45, 22202 Rogoznica; Zlatko Plavšić, Nova Vi 45, 22202 Rogoznica</izvorni_sadrzaj>
    <derivirana_varijabla naziv="DomainObject.Predmet.StrankaFormatedWithAdress_1"> SLANICA d.o.o. za pružanje turističkih usluga, Nova VI 45, 22202 Rogoznica; Zlatko Plavšić, Nova Vi 45, 22202 Rogoznica; Zlatko Plavšić, Nova Vi 45, 22202 Rogoznica</derivirana_varijabla>
  </DomainObject.Predmet.StrankaFormatedWithAdress>
  <DomainObject.Predmet.StrankaFormatedWithAdressOIB>
    <izvorni_sadrzaj> SLANICA d.o.o. za pružanje turističkih usluga, OIB 94592750361, Nova VI 45, 22202 Rogoznica; Zlatko Plavšić, OIB 65607439679, Nova Vi 45, 22202 Rogoznica; Zlatko Plavšić, OIB 65607439679, Nova Vi 45, 22202 Rogoznica</izvorni_sadrzaj>
    <derivirana_varijabla naziv="DomainObject.Predmet.StrankaFormatedWithAdressOIB_1"> SLANICA d.o.o. za pružanje turističkih usluga, OIB 94592750361, Nova VI 45, 22202 Rogoznica; Zlatko Plavšić, OIB 65607439679, Nova Vi 45, 22202 Rogoznica; Zlatko Plavšić, OIB 65607439679, Nova Vi 45, 22202 Rogoznica</derivirana_varijabla>
  </DomainObject.Predmet.StrankaFormatedWithAdressOIB>
  <DomainObject.Predmet.StrankaWithAdress>
    <izvorni_sadrzaj>SLANICA d.o.o. za pružanje turističkih usluga Nova VI 45,22202 Rogoznica,Zlatko Plavšić Nova Vi 45,22202 Rogoznica,Zlatko Plavšić Nova Vi 45,22202 Rogoznica</izvorni_sadrzaj>
    <derivirana_varijabla naziv="DomainObject.Predmet.StrankaWithAdress_1">SLANICA d.o.o. za pružanje turističkih usluga Nova VI 45,22202 Rogoznica,Zlatko Plavšić Nova Vi 45,22202 Rogoznica,Zlatko Plavšić Nova Vi 45,22202 Rogoznica</derivirana_varijabla>
  </DomainObject.Predmet.StrankaWithAdress>
  <DomainObject.Predmet.StrankaWithAdressOIB>
    <izvorni_sadrzaj>SLANICA d.o.o. za pružanje turističkih usluga, OIB 94592750361, Nova VI 45,22202 Rogoznica,Zlatko Plavšić, OIB 65607439679, Nova Vi 45,22202 Rogoznica,Zlatko Plavšić, OIB 65607439679, Nova Vi 45,22202 Rogoznica</izvorni_sadrzaj>
    <derivirana_varijabla naziv="DomainObject.Predmet.StrankaWithAdressOIB_1">SLANICA d.o.o. za pružanje turističkih usluga, OIB 94592750361, Nova VI 45,22202 Rogoznica,Zlatko Plavšić, OIB 65607439679, Nova Vi 45,22202 Rogoznica,Zlatko Plavšić, OIB 65607439679, Nova Vi 45,22202 Rogoznica</derivirana_varijabla>
  </DomainObject.Predmet.StrankaWithAdressOIB>
  <DomainObject.Predmet.StrankaNazivFormated>
    <izvorni_sadrzaj>SLANICA d.o.o. za pružanje turističkih usluga,Zlatko Plavšić,Zlatko Plavšić</izvorni_sadrzaj>
    <derivirana_varijabla naziv="DomainObject.Predmet.StrankaNazivFormated_1">SLANICA d.o.o. za pružanje turističkih usluga,Zlatko Plavšić,Zlatko Plavšić</derivirana_varijabla>
  </DomainObject.Predmet.StrankaNazivFormated>
  <DomainObject.Predmet.StrankaNazivFormatedOIB>
    <izvorni_sadrzaj>SLANICA d.o.o. za pružanje turističkih usluga, OIB 94592750361,Zlatko Plavšić, OIB 65607439679,Zlatko Plavšić, OIB 65607439679</izvorni_sadrzaj>
    <derivirana_varijabla naziv="DomainObject.Predmet.StrankaNazivFormatedOIB_1">SLANICA d.o.o. za pružanje turističkih usluga, OIB 94592750361,Zlatko Plavšić, OIB 65607439679,Zlatko Plavšić, OIB 65607439679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SLANICA d.o.o. za pružanje turističkih usluga</item>
      <item>Zlatko Plavšić</item>
      <item>Zlatko Plavšić</item>
    </izvorni_sadrzaj>
    <derivirana_varijabla naziv="DomainObject.Predmet.StrankaListFormated_1">
      <item>SLANICA d.o.o. za pružanje turističkih usluga</item>
      <item>Zlatko Plavšić</item>
      <item>Zlatko Plavšić</item>
    </derivirana_varijabla>
  </DomainObject.Predmet.StrankaListFormated>
  <DomainObject.Predmet.StrankaListFormatedOIB>
    <izvorni_sadrzaj>
      <item>SLANICA d.o.o. za pružanje turističkih usluga, OIB 94592750361</item>
      <item>Zlatko Plavšić, OIB 65607439679</item>
      <item>Zlatko Plavšić, OIB 65607439679</item>
    </izvorni_sadrzaj>
    <derivirana_varijabla naziv="DomainObject.Predmet.StrankaListFormatedOIB_1">
      <item>SLANICA d.o.o. za pružanje turističkih usluga, OIB 94592750361</item>
      <item>Zlatko Plavšić, OIB 65607439679</item>
      <item>Zlatko Plavšić, OIB 65607439679</item>
    </derivirana_varijabla>
  </DomainObject.Predmet.StrankaListFormatedOIB>
  <DomainObject.Predmet.StrankaListFormatedWithAdress>
    <izvorni_sadrzaj>
      <item>SLANICA d.o.o. za pružanje turističkih usluga, Nova VI 45, 22202 Rogoznica</item>
      <item>Zlatko Plavšić, Nova Vi 45, 22202 Rogoznica</item>
      <item>Zlatko Plavšić, Nova Vi 45, 22202 Rogoznica</item>
    </izvorni_sadrzaj>
    <derivirana_varijabla naziv="DomainObject.Predmet.StrankaListFormatedWithAdress_1">
      <item>SLANICA d.o.o. za pružanje turističkih usluga, Nova VI 45, 22202 Rogoznica</item>
      <item>Zlatko Plavšić, Nova Vi 45, 22202 Rogoznica</item>
      <item>Zlatko Plavšić, Nova Vi 45, 22202 Rogoznica</item>
    </derivirana_varijabla>
  </DomainObject.Predmet.StrankaListFormatedWithAdress>
  <DomainObject.Predmet.StrankaListFormatedWithAdressOIB>
    <izvorni_sadrzaj>
      <item>SLANICA d.o.o. za pružanje turističkih usluga, OIB 94592750361, Nova VI 45, 22202 Rogoznica</item>
      <item>Zlatko Plavšić, OIB 65607439679, Nova Vi 45, 22202 Rogoznica</item>
      <item>Zlatko Plavšić, OIB 65607439679, Nova Vi 45, 22202 Rogoznica</item>
    </izvorni_sadrzaj>
    <derivirana_varijabla naziv="DomainObject.Predmet.StrankaListFormatedWithAdressOIB_1">
      <item>SLANICA d.o.o. za pružanje turističkih usluga, OIB 94592750361, Nova VI 45, 22202 Rogoznica</item>
      <item>Zlatko Plavšić, OIB 65607439679, Nova Vi 45, 22202 Rogoznica</item>
      <item>Zlatko Plavšić, OIB 65607439679, Nova Vi 45, 22202 Rogoznica</item>
    </derivirana_varijabla>
  </DomainObject.Predmet.StrankaListFormatedWithAdressOIB>
  <DomainObject.Predmet.StrankaListNazivFormated>
    <izvorni_sadrzaj>
      <item>SLANICA d.o.o. za pružanje turističkih usluga</item>
      <item>Zlatko Plavšić</item>
      <item>Zlatko Plavšić</item>
    </izvorni_sadrzaj>
    <derivirana_varijabla naziv="DomainObject.Predmet.StrankaListNazivFormated_1">
      <item>SLANICA d.o.o. za pružanje turističkih usluga</item>
      <item>Zlatko Plavšić</item>
      <item>Zlatko Plavšić</item>
    </derivirana_varijabla>
  </DomainObject.Predmet.StrankaListNazivFormated>
  <DomainObject.Predmet.StrankaListNazivFormatedOIB>
    <izvorni_sadrzaj>
      <item>SLANICA d.o.o. za pružanje turističkih usluga, OIB 94592750361</item>
      <item>Zlatko Plavšić, OIB 65607439679</item>
      <item>Zlatko Plavšić, OIB 65607439679</item>
    </izvorni_sadrzaj>
    <derivirana_varijabla naziv="DomainObject.Predmet.StrankaListNazivFormatedOIB_1">
      <item>SLANICA d.o.o. za pružanje turističkih usluga, OIB 94592750361</item>
      <item>Zlatko Plavšić, OIB 65607439679</item>
      <item>Zlatko Plavšić, OIB 65607439679</item>
    </derivirana_varijabla>
  </DomainObject.Predmet.StrankaListNazivFormatedOIB>
  <DomainObject.Predmet.ProtuStrankaListFormated>
    <izvorni_sadrzaj>
      <item>SLANICA d.o.o. za pružanje turističkih usluga</item>
    </izvorni_sadrzaj>
    <derivirana_varijabla naziv="DomainObject.Predmet.ProtuStrankaListFormated_1">
      <item>SLANICA d.o.o. za pružanje turističkih usluga</item>
    </derivirana_varijabla>
  </DomainObject.Predmet.ProtuStrankaListFormated>
  <DomainObject.Predmet.ProtuStrankaListFormatedOIB>
    <izvorni_sadrzaj>
      <item>SLANICA d.o.o. za pružanje turističkih usluga, OIB 94592750361</item>
    </izvorni_sadrzaj>
    <derivirana_varijabla naziv="DomainObject.Predmet.ProtuStrankaListFormatedOIB_1">
      <item>SLANICA d.o.o. za pružanje turističkih usluga, OIB 94592750361</item>
    </derivirana_varijabla>
  </DomainObject.Predmet.ProtuStrankaListFormatedOIB>
  <DomainObject.Predmet.ProtuStrankaListFormatedWithAdress>
    <izvorni_sadrzaj>
      <item>SLANICA d.o.o. za pružanje turističkih usluga, Nova VI 45, 22202 Rogoznica</item>
    </izvorni_sadrzaj>
    <derivirana_varijabla naziv="DomainObject.Predmet.ProtuStrankaListFormatedWithAdress_1">
      <item>SLANICA d.o.o. za pružanje turističkih usluga, Nova VI 45, 22202 Rogoznica</item>
    </derivirana_varijabla>
  </DomainObject.Predmet.ProtuStrankaListFormatedWithAdress>
  <DomainObject.Predmet.ProtuStrankaListFormatedWithAdressOIB>
    <izvorni_sadrzaj>
      <item>SLANICA d.o.o. za pružanje turističkih usluga, OIB 94592750361, Nova VI 45, 22202 Rogoznica</item>
    </izvorni_sadrzaj>
    <derivirana_varijabla naziv="DomainObject.Predmet.ProtuStrankaListFormatedWithAdressOIB_1">
      <item>SLANICA d.o.o. za pružanje turističkih usluga, OIB 94592750361, Nova VI 45, 22202 Rogoznica</item>
    </derivirana_varijabla>
  </DomainObject.Predmet.ProtuStrankaListFormatedWithAdressOIB>
  <DomainObject.Predmet.ProtuStrankaListNazivFormated>
    <izvorni_sadrzaj>
      <item>SLANICA d.o.o. za pružanje turističkih usluga</item>
    </izvorni_sadrzaj>
    <derivirana_varijabla naziv="DomainObject.Predmet.ProtuStrankaListNazivFormated_1">
      <item>SLANICA d.o.o. za pružanje turističkih usluga</item>
    </derivirana_varijabla>
  </DomainObject.Predmet.ProtuStrankaListNazivFormated>
  <DomainObject.Predmet.ProtuStrankaListNazivFormatedOIB>
    <izvorni_sadrzaj>
      <item>SLANICA d.o.o. za pružanje turističkih usluga, OIB 94592750361</item>
    </izvorni_sadrzaj>
    <derivirana_varijabla naziv="DomainObject.Predmet.ProtuStrankaListNazivFormatedOIB_1">
      <item>SLANICA d.o.o. za pružanje turističkih usluga, OIB 94592750361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ožujka 2022.</izvorni_sadrzaj>
    <derivirana_varijabla naziv="DomainObject.Datum_1">23. ožujka 2022.</derivirana_varijabla>
  </DomainObject.Datum>
  <DomainObject.PoslovniBrojDokumenta>
    <izvorni_sadrzaj>St-562/2021-30</izvorni_sadrzaj>
    <derivirana_varijabla naziv="DomainObject.PoslovniBrojDokumenta_1">St-562/2021-30</derivirana_varijabla>
  </DomainObject.PoslovniBrojDokumenta>
  <DomainObject.Predmet.StrankaIDrugi>
    <izvorni_sadrzaj>SLANICA d.o.o. za pružanje turističkih usluga i dr.</izvorni_sadrzaj>
    <derivirana_varijabla naziv="DomainObject.Predmet.StrankaIDrugi_1">SLANICA d.o.o. za pružanje turističkih usluga i dr.</derivirana_varijabla>
  </DomainObject.Predmet.StrankaIDrugi>
  <DomainObject.Predmet.ProtustrankaIDrugi>
    <izvorni_sadrzaj>SLANICA d.o.o. za pružanje turističkih usluga</izvorni_sadrzaj>
    <derivirana_varijabla naziv="DomainObject.Predmet.ProtustrankaIDrugi_1">SLANICA d.o.o. za pružanje turističkih usluga</derivirana_varijabla>
  </DomainObject.Predmet.ProtustrankaIDrugi>
  <DomainObject.Predmet.StrankaIDrugiAdressOIB>
    <izvorni_sadrzaj>SLANICA d.o.o. za pružanje turističkih usluga, OIB 94592750361, Nova VI 45, 22202 Rogoznica i dr.</izvorni_sadrzaj>
    <derivirana_varijabla naziv="DomainObject.Predmet.StrankaIDrugiAdressOIB_1">SLANICA d.o.o. za pružanje turističkih usluga, OIB 94592750361, Nova VI 45, 22202 Rogoznica i dr.</derivirana_varijabla>
  </DomainObject.Predmet.StrankaIDrugiAdressOIB>
  <DomainObject.Predmet.ProtustrankaIDrugiAdressOIB>
    <izvorni_sadrzaj>SLANICA d.o.o. za pružanje turističkih usluga, OIB 94592750361, Nova VI 45, 22202 Rogoznica</izvorni_sadrzaj>
    <derivirana_varijabla naziv="DomainObject.Predmet.ProtustrankaIDrugiAdressOIB_1">SLANICA d.o.o. za pružanje turističkih usluga, OIB 94592750361, Nova VI 45,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SLANICA d.o.o. za pružanje turističkih usluga</item>
      <item>Zlatko Plavšić</item>
      <item>SLANICA d.o.o. za pružanje turističkih usluga</item>
      <item>Zlatko Plavšić</item>
    </izvorni_sadrzaj>
    <derivirana_varijabla naziv="DomainObject.Predmet.SudioniciListNaziv_1">
      <item>SLANICA d.o.o. za pružanje turističkih usluga</item>
      <item>Zlatko Plavšić</item>
      <item>SLANICA d.o.o. za pružanje turističkih usluga</item>
      <item>Zlatko Plavšić</item>
    </derivirana_varijabla>
  </DomainObject.Predmet.SudioniciListNaziv>
  <DomainObject.Predmet.SudioniciListAdressOIB>
    <izvorni_sadrzaj>
      <item>SLANICA d.o.o. za pružanje turističkih usluga, OIB 94592750361, Nova VI 45,22202 Rogoznica</item>
      <item>Zlatko Plavšić, OIB 65607439679, Nova Vi 45,22202 Rogoznica</item>
      <item>SLANICA d.o.o. za pružanje turističkih usluga, OIB 94592750361, Nova VI 45,22202 Rogoznica</item>
      <item>Zlatko Plavšić, OIB 65607439679, Nova Vi 45,22202 Rogoznica</item>
    </izvorni_sadrzaj>
    <derivirana_varijabla naziv="DomainObject.Predmet.SudioniciListAdressOIB_1">
      <item>SLANICA d.o.o. za pružanje turističkih usluga, OIB 94592750361, Nova VI 45,22202 Rogoznica</item>
      <item>Zlatko Plavšić, OIB 65607439679, Nova Vi 45,22202 Rogoznica</item>
      <item>SLANICA d.o.o. za pružanje turističkih usluga, OIB 94592750361, Nova VI 45,22202 Rogoznica</item>
      <item>Zlatko Plavšić, OIB 65607439679, Nova Vi 45,22202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94592750361</item>
      <item>, OIB 65607439679</item>
      <item>, OIB 94592750361</item>
      <item>, OIB 65607439679</item>
    </izvorni_sadrzaj>
    <derivirana_varijabla naziv="DomainObject.Predmet.SudioniciListNazivOIB_1">
      <item>, OIB 94592750361</item>
      <item>, OIB 65607439679</item>
      <item>, OIB 94592750361</item>
      <item>, OIB 65607439679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rujna 2021.</izvorni_sadrzaj>
    <derivirana_varijabla naziv="DomainObject.Predmet.DatumPocetkaProcesa_1">15.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378</properties:Words>
  <properties:Characters>2021</properties:Characters>
  <properties:Lines>77</properties:Lines>
  <properties:Paragraphs>31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2022-03-22T13:57:00Z</dcterms:created>
  <dc:creator>Ardena Bajlo</dc:creator>
  <cp:lastModifiedBy>Ante Rubelj</cp:lastModifiedBy>
  <cp:lastPrinted>2021-11-17T07:53:00Z</cp:lastPrinted>
  <dcterms:modified xmlns:xsi="http://www.w3.org/2001/XMLSchema-instance" xsi:type="dcterms:W3CDTF">2022-03-23T08:09:00Z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St-562/2021-30 / Zapisnik - Ročište radi izjašnjenja o prijedlogu za otvaranje steč.post (1 St-562-2021-povodom prijedloga za otvaranje stečaja-23.3.22.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